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D4460D" w14:textId="727C7CB4" w:rsidR="00BC2F5A" w:rsidRDefault="00BC2F5A" w:rsidP="00BC2F5A">
      <w:pPr>
        <w:pStyle w:val="CH"/>
      </w:pPr>
      <w:bookmarkStart w:id="0" w:name="historyclause"/>
      <w:r w:rsidRPr="00B070F5">
        <w:t xml:space="preserve">3GPP </w:t>
      </w:r>
      <w:r w:rsidR="00BA79B9">
        <w:t xml:space="preserve">TSG </w:t>
      </w:r>
      <w:r w:rsidRPr="00B070F5">
        <w:t xml:space="preserve">RAN </w:t>
      </w:r>
      <w:r w:rsidR="00BD4108">
        <w:t xml:space="preserve">WG4 </w:t>
      </w:r>
      <w:r w:rsidRPr="00B070F5">
        <w:t>Meeting #</w:t>
      </w:r>
      <w:r w:rsidR="006A532E">
        <w:t>1</w:t>
      </w:r>
      <w:r w:rsidR="00BD4108">
        <w:t>12</w:t>
      </w:r>
      <w:r>
        <w:tab/>
      </w:r>
      <w:r>
        <w:tab/>
      </w:r>
      <w:r w:rsidR="009E68A7" w:rsidRPr="009E68A7">
        <w:t>R4-2411269</w:t>
      </w:r>
    </w:p>
    <w:p w14:paraId="50DC9730" w14:textId="581D75C8" w:rsidR="00D309CC" w:rsidRPr="002F2CF6" w:rsidRDefault="00BD4108" w:rsidP="00BC2F5A">
      <w:pPr>
        <w:pStyle w:val="CH"/>
        <w:tabs>
          <w:tab w:val="clear" w:pos="7920"/>
        </w:tabs>
        <w:rPr>
          <w:b w:val="0"/>
        </w:rPr>
      </w:pPr>
      <w:r>
        <w:t>Maastricht</w:t>
      </w:r>
      <w:r w:rsidR="000614B3" w:rsidRPr="000614B3">
        <w:t xml:space="preserve">, </w:t>
      </w:r>
      <w:r>
        <w:t>Netherlands</w:t>
      </w:r>
      <w:r w:rsidR="000614B3" w:rsidRPr="000614B3">
        <w:t xml:space="preserve">, </w:t>
      </w:r>
      <w:r>
        <w:t>August</w:t>
      </w:r>
      <w:r w:rsidR="000614B3" w:rsidRPr="000614B3">
        <w:t xml:space="preserve"> </w:t>
      </w:r>
      <w:r>
        <w:t>19th – 23rd</w:t>
      </w:r>
      <w:r w:rsidR="000614B3" w:rsidRPr="000614B3">
        <w:t>, 2024</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788F8850" w:rsidR="00D309CC" w:rsidRPr="002F2CF6" w:rsidRDefault="00D309CC" w:rsidP="00D309CC">
      <w:pPr>
        <w:pStyle w:val="CH"/>
        <w:rPr>
          <w:b w:val="0"/>
        </w:rPr>
      </w:pPr>
      <w:r w:rsidRPr="002F2CF6">
        <w:t>Agenda item:</w:t>
      </w:r>
      <w:r w:rsidRPr="002F2CF6">
        <w:tab/>
      </w:r>
      <w:r w:rsidR="00BD4108">
        <w:t>11</w:t>
      </w:r>
    </w:p>
    <w:p w14:paraId="4DBE005A" w14:textId="3CBA3FAF" w:rsidR="00D309CC" w:rsidRPr="002F2CF6" w:rsidRDefault="00D309CC" w:rsidP="002E59AC">
      <w:pPr>
        <w:pStyle w:val="CH"/>
        <w:ind w:left="2268" w:hanging="2268"/>
        <w:rPr>
          <w:b w:val="0"/>
        </w:rPr>
      </w:pPr>
      <w:r w:rsidRPr="002F2CF6">
        <w:t>Source:</w:t>
      </w:r>
      <w:r w:rsidRPr="002F2CF6">
        <w:tab/>
      </w:r>
      <w:r w:rsidRPr="00557A65">
        <w:t>Apple</w:t>
      </w:r>
    </w:p>
    <w:p w14:paraId="0D2061A1" w14:textId="142C4A5E" w:rsidR="00D309CC" w:rsidRPr="002F2CF6" w:rsidRDefault="00D309CC" w:rsidP="00E54DB8">
      <w:pPr>
        <w:pStyle w:val="CH"/>
        <w:ind w:left="2268" w:hanging="2268"/>
      </w:pPr>
      <w:r w:rsidRPr="002F2CF6">
        <w:t>Title:</w:t>
      </w:r>
      <w:r w:rsidRPr="002F2CF6">
        <w:tab/>
      </w:r>
      <w:r w:rsidR="00067036" w:rsidRPr="00067036">
        <w:t>Motivation paper for band plan for satellite communication in terrestrial bands</w:t>
      </w:r>
    </w:p>
    <w:p w14:paraId="3FFD491D" w14:textId="2DBD5DB1" w:rsidR="00253BAB" w:rsidRDefault="00253BAB" w:rsidP="00D309CC">
      <w:pPr>
        <w:pStyle w:val="CH"/>
      </w:pPr>
      <w:r>
        <w:t>Release:</w:t>
      </w:r>
      <w:r>
        <w:tab/>
        <w:t>Rel-1</w:t>
      </w:r>
      <w:r w:rsidR="00722839">
        <w:t>9</w:t>
      </w:r>
    </w:p>
    <w:p w14:paraId="2E4E044D" w14:textId="1814E9EB" w:rsidR="00D309CC" w:rsidRPr="002F2CF6" w:rsidRDefault="00D309CC" w:rsidP="00D309CC">
      <w:pPr>
        <w:pStyle w:val="CH"/>
      </w:pPr>
      <w:r w:rsidRPr="002F2CF6">
        <w:t>Document for:</w:t>
      </w:r>
      <w:r w:rsidRPr="002F2CF6">
        <w:tab/>
      </w:r>
      <w:r w:rsidR="00267B06">
        <w:t>Discussion</w:t>
      </w:r>
      <w:r w:rsidR="000614B3">
        <w:t xml:space="preserve"> and 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30132871" w14:textId="2A32313D" w:rsidR="00067036" w:rsidRDefault="00692AC7" w:rsidP="00E82213">
      <w:r>
        <w:t>Commercial satellite communication is generally conducted under two radiocommunication services, namely, M</w:t>
      </w:r>
      <w:r w:rsidR="00CF59B9">
        <w:t xml:space="preserve">obile </w:t>
      </w:r>
      <w:r>
        <w:t>S</w:t>
      </w:r>
      <w:r w:rsidR="00CF59B9">
        <w:t xml:space="preserve">atellite </w:t>
      </w:r>
      <w:r>
        <w:t>S</w:t>
      </w:r>
      <w:r w:rsidR="00CF59B9">
        <w:t xml:space="preserve">ervice (MSS) and </w:t>
      </w:r>
      <w:r>
        <w:t>F</w:t>
      </w:r>
      <w:r w:rsidR="00CF59B9">
        <w:t xml:space="preserve">ixed </w:t>
      </w:r>
      <w:r>
        <w:t>S</w:t>
      </w:r>
      <w:r w:rsidR="00CF59B9">
        <w:t xml:space="preserve">atellite </w:t>
      </w:r>
      <w:r>
        <w:t>S</w:t>
      </w:r>
      <w:r w:rsidR="00CF59B9">
        <w:t>ervice (FSS)</w:t>
      </w:r>
      <w:r>
        <w:t>. Traditionally, FSS has been the dominant vehicle to carry out satellite communication services to fixed stations</w:t>
      </w:r>
      <w:r w:rsidR="00CF59B9">
        <w:t>, where</w:t>
      </w:r>
      <w:r>
        <w:t>as</w:t>
      </w:r>
      <w:r w:rsidR="00CF59B9">
        <w:t xml:space="preserve"> MSS </w:t>
      </w:r>
      <w:r>
        <w:t>has been</w:t>
      </w:r>
      <w:r w:rsidR="00CF59B9">
        <w:t xml:space="preserve"> used </w:t>
      </w:r>
      <w:r>
        <w:t xml:space="preserve">to communicate with </w:t>
      </w:r>
      <w:r w:rsidR="00CF59B9">
        <w:t xml:space="preserve">handheld </w:t>
      </w:r>
      <w:r>
        <w:t xml:space="preserve">and portable </w:t>
      </w:r>
      <w:r w:rsidR="00CF59B9">
        <w:t xml:space="preserve">devices. </w:t>
      </w:r>
      <w:r>
        <w:t xml:space="preserve">Major FSS frequency bands include </w:t>
      </w:r>
      <w:r w:rsidR="00CF59B9">
        <w:t xml:space="preserve">Ku- and Ka-bands </w:t>
      </w:r>
      <w:r>
        <w:t xml:space="preserve">with a </w:t>
      </w:r>
      <w:r w:rsidR="00CF59B9">
        <w:t xml:space="preserve">total bandwidth of in the order of several gigahertz. On the contrary, MSS </w:t>
      </w:r>
      <w:r w:rsidR="00D97914">
        <w:t xml:space="preserve">operations have been using much lower frequencies, due to technical reasons including </w:t>
      </w:r>
      <w:r w:rsidR="00BF5C0D">
        <w:t>link budget</w:t>
      </w:r>
      <w:r w:rsidR="00D97914">
        <w:t>, where available bandwidths have been limited. H</w:t>
      </w:r>
      <w:r w:rsidR="00CF59B9">
        <w:t xml:space="preserve">andheld devices are usually equipped with </w:t>
      </w:r>
      <w:r w:rsidR="00D97914">
        <w:t xml:space="preserve">low-gain, </w:t>
      </w:r>
      <w:r w:rsidR="00CF59B9">
        <w:t>omnidirectional antennas</w:t>
      </w:r>
      <w:r w:rsidR="00D36D0F">
        <w:t xml:space="preserve">. </w:t>
      </w:r>
      <w:r w:rsidR="00CF59B9">
        <w:t xml:space="preserve"> </w:t>
      </w:r>
      <w:r w:rsidR="00D36D0F">
        <w:t>Therefore</w:t>
      </w:r>
      <w:r w:rsidR="00CF59B9">
        <w:t xml:space="preserve">, </w:t>
      </w:r>
      <w:r w:rsidR="00BF5C0D">
        <w:t xml:space="preserve">in order to provide a wide range of services for end users via satellite, </w:t>
      </w:r>
      <w:r w:rsidR="00CF59B9">
        <w:t xml:space="preserve">it </w:t>
      </w:r>
      <w:r w:rsidR="00D36D0F">
        <w:t>is important</w:t>
      </w:r>
      <w:r w:rsidR="00CF59B9">
        <w:t xml:space="preserve"> to </w:t>
      </w:r>
      <w:r w:rsidR="00BF5C0D">
        <w:t>address the</w:t>
      </w:r>
      <w:r w:rsidR="009A6D5E">
        <w:t xml:space="preserve"> spectrum </w:t>
      </w:r>
      <w:r w:rsidR="00BF5C0D">
        <w:t>challenge</w:t>
      </w:r>
      <w:r w:rsidR="009A6D5E">
        <w:t>.</w:t>
      </w:r>
      <w:r w:rsidR="00CF59B9">
        <w:t xml:space="preserve">  </w:t>
      </w:r>
    </w:p>
    <w:p w14:paraId="72B37517" w14:textId="48547EE4" w:rsidR="00067036" w:rsidRDefault="00BF5C0D" w:rsidP="00E82213">
      <w:r>
        <w:t>I</w:t>
      </w:r>
      <w:r w:rsidR="00067036" w:rsidRPr="00067036">
        <w:t xml:space="preserve">n March 2023 the Federal Communications Commission (FCC) issued a Notice of Proposed Rulemaking seeking comment on a proposed regulatory framework necessary to enable </w:t>
      </w:r>
      <w:r w:rsidR="00067036">
        <w:t xml:space="preserve">so-called </w:t>
      </w:r>
      <w:r w:rsidR="00067036" w:rsidRPr="00067036">
        <w:t>Supplemental Coverage from Space (SCS)</w:t>
      </w:r>
      <w:r w:rsidR="005E188C">
        <w:t xml:space="preserve"> </w:t>
      </w:r>
      <w:r w:rsidR="005E188C">
        <w:fldChar w:fldCharType="begin"/>
      </w:r>
      <w:r w:rsidR="005E188C">
        <w:instrText xml:space="preserve"> REF _Ref168948852 \r \h </w:instrText>
      </w:r>
      <w:r w:rsidR="005E188C">
        <w:fldChar w:fldCharType="separate"/>
      </w:r>
      <w:r w:rsidR="005E188C">
        <w:t>[1]</w:t>
      </w:r>
      <w:r w:rsidR="005E188C">
        <w:fldChar w:fldCharType="end"/>
      </w:r>
      <w:r w:rsidR="00067036" w:rsidRPr="00067036">
        <w:t xml:space="preserve">.  </w:t>
      </w:r>
      <w:r w:rsidR="00EE6588">
        <w:t xml:space="preserve">In this </w:t>
      </w:r>
      <w:r w:rsidR="00067036" w:rsidRPr="00067036">
        <w:t xml:space="preserve">Notice the FCC surveyed </w:t>
      </w:r>
      <w:r w:rsidR="00067036">
        <w:t xml:space="preserve">spectrum blocks </w:t>
      </w:r>
      <w:r w:rsidR="00EE6588">
        <w:t>used by the</w:t>
      </w:r>
      <w:r w:rsidR="00067036" w:rsidRPr="00067036">
        <w:t xml:space="preserve"> terrestrial wireless service providers </w:t>
      </w:r>
      <w:r>
        <w:t>that could</w:t>
      </w:r>
      <w:r w:rsidRPr="00067036">
        <w:t xml:space="preserve"> </w:t>
      </w:r>
      <w:r w:rsidR="00067036" w:rsidRPr="00067036">
        <w:t>facilitat</w:t>
      </w:r>
      <w:r w:rsidR="00EE6588">
        <w:t>e</w:t>
      </w:r>
      <w:r w:rsidR="00067036" w:rsidRPr="00067036">
        <w:t xml:space="preserve"> the development of satellite-</w:t>
      </w:r>
      <w:r w:rsidR="00EE6588">
        <w:t>based</w:t>
      </w:r>
      <w:r w:rsidR="00067036" w:rsidRPr="00067036">
        <w:t xml:space="preserve"> connectivity</w:t>
      </w:r>
      <w:r>
        <w:t>, especially in under-served areas</w:t>
      </w:r>
      <w:r w:rsidR="00067036" w:rsidRPr="00067036">
        <w:t>.</w:t>
      </w:r>
      <w:r w:rsidR="00A71F34">
        <w:t xml:space="preserve"> </w:t>
      </w:r>
      <w:r>
        <w:t>I</w:t>
      </w:r>
      <w:r w:rsidR="00A71F34">
        <w:t xml:space="preserve">n </w:t>
      </w:r>
      <w:r w:rsidR="00A71F34" w:rsidRPr="00A71F34">
        <w:t>March 2024, the Federal Communications Commission adopted a Report and Order (R&amp;O) establishing a domestic regulatory framework to enable expanded satellite-based coverage to a terrestrial licensee’s subscribers</w:t>
      </w:r>
      <w:r w:rsidR="005E188C">
        <w:t xml:space="preserve"> </w:t>
      </w:r>
      <w:r w:rsidR="005E188C">
        <w:fldChar w:fldCharType="begin"/>
      </w:r>
      <w:r w:rsidR="005E188C">
        <w:instrText xml:space="preserve"> REF _Ref168948865 \r \h </w:instrText>
      </w:r>
      <w:r w:rsidR="005E188C">
        <w:fldChar w:fldCharType="separate"/>
      </w:r>
      <w:r w:rsidR="005E188C">
        <w:t>[2]</w:t>
      </w:r>
      <w:r w:rsidR="005E188C">
        <w:fldChar w:fldCharType="end"/>
      </w:r>
      <w:r w:rsidR="00A71F34">
        <w:t xml:space="preserve">. </w:t>
      </w:r>
    </w:p>
    <w:p w14:paraId="297C8EAE" w14:textId="6C94D468" w:rsidR="00FF1941" w:rsidRDefault="00067036" w:rsidP="00E82213">
      <w:r>
        <w:t>In this discussion paper we</w:t>
      </w:r>
      <w:r w:rsidR="00A71F34">
        <w:t xml:space="preserve"> present further details of the FCC R&amp;O and outline next action points for 3GPP to analyse </w:t>
      </w:r>
      <w:r w:rsidR="00BF5C0D">
        <w:t xml:space="preserve">designated </w:t>
      </w:r>
      <w:r w:rsidR="00A71F34">
        <w:t xml:space="preserve">spectrum blocks and how they can be used in the final band plan. </w:t>
      </w:r>
    </w:p>
    <w:p w14:paraId="2500FF00" w14:textId="15187E9B" w:rsidR="00DE4793" w:rsidRDefault="00DE4793" w:rsidP="00DE4793">
      <w:pPr>
        <w:pStyle w:val="Heading1"/>
      </w:pPr>
      <w:r>
        <w:t>2</w:t>
      </w:r>
      <w:r>
        <w:tab/>
      </w:r>
      <w:r w:rsidR="00067036">
        <w:t xml:space="preserve">FCC order for </w:t>
      </w:r>
      <w:r w:rsidR="00067036" w:rsidRPr="00067036">
        <w:t>Supplemental Coverage from Space</w:t>
      </w:r>
    </w:p>
    <w:p w14:paraId="6688EBAA" w14:textId="03E5CDAF" w:rsidR="00DE4793" w:rsidRPr="00DE4793" w:rsidRDefault="00DE4793" w:rsidP="00DE4793">
      <w:pPr>
        <w:pStyle w:val="Heading2"/>
      </w:pPr>
      <w:r>
        <w:t>2.1</w:t>
      </w:r>
      <w:r>
        <w:tab/>
        <w:t>Background</w:t>
      </w:r>
    </w:p>
    <w:p w14:paraId="170A9EAA" w14:textId="24A582FC" w:rsidR="008C7C66" w:rsidRDefault="008C7C66" w:rsidP="008C7C66">
      <w:pPr>
        <w:rPr>
          <w:iCs/>
        </w:rPr>
      </w:pPr>
      <w:r>
        <w:t xml:space="preserve">As mentioned in the Introduction part, </w:t>
      </w:r>
      <w:r w:rsidRPr="00AA01CC">
        <w:rPr>
          <w:iCs/>
        </w:rPr>
        <w:t>the Federal Communications Commission adopted a Report and Order establishing a domestic regulatory framework</w:t>
      </w:r>
      <w:r>
        <w:rPr>
          <w:iCs/>
        </w:rPr>
        <w:t xml:space="preserve"> to </w:t>
      </w:r>
      <w:r w:rsidRPr="00AA01CC">
        <w:rPr>
          <w:iCs/>
        </w:rPr>
        <w:t>enable expanded satellite-based coverage to a terrestrial licensee’s subscribers, especially in remote, unserved, and underserved areas.</w:t>
      </w:r>
      <w:r>
        <w:rPr>
          <w:iCs/>
        </w:rPr>
        <w:t xml:space="preserve"> The key points from the R&amp;O can be summarised as follows:</w:t>
      </w:r>
    </w:p>
    <w:p w14:paraId="0362D953" w14:textId="3A36B5B7" w:rsidR="008C7C66" w:rsidRDefault="008C7C66" w:rsidP="008C7C66">
      <w:pPr>
        <w:pStyle w:val="B1"/>
      </w:pPr>
      <w:r>
        <w:t>-</w:t>
      </w:r>
      <w:r>
        <w:tab/>
      </w:r>
      <w:r w:rsidRPr="008C7C66">
        <w:t>Adopted a secondary, bi-directional, mobile-satellite service (MSS) allocation along with a new definition for SCS in certain frequency bands</w:t>
      </w:r>
      <w:r>
        <w:t>.</w:t>
      </w:r>
    </w:p>
    <w:p w14:paraId="0237EBF8" w14:textId="7C9EB1EB" w:rsidR="008C7C66" w:rsidRDefault="008C7C66" w:rsidP="008C7C66">
      <w:pPr>
        <w:pStyle w:val="B1"/>
      </w:pPr>
      <w:r>
        <w:t>-</w:t>
      </w:r>
      <w:r>
        <w:tab/>
      </w:r>
      <w:r w:rsidRPr="008C7C66">
        <w:t>Adopted the proposal to enable SCS authorizations in the following defined GIAs: (1) the continental U.S.; (2) Alaska; (3) Hawaii; (4) American Samoa; (5) Puerto Rico/U.S. Virgin Islands; and (6) Guam/Northern Mariana Islands</w:t>
      </w:r>
      <w:r>
        <w:t>.</w:t>
      </w:r>
    </w:p>
    <w:p w14:paraId="36644004" w14:textId="4E7FD4BC" w:rsidR="008C7C66" w:rsidRDefault="008C7C66" w:rsidP="008C7C66">
      <w:pPr>
        <w:pStyle w:val="B1"/>
      </w:pPr>
      <w:r>
        <w:t>-</w:t>
      </w:r>
      <w:r>
        <w:tab/>
      </w:r>
      <w:r w:rsidRPr="008C7C66">
        <w:t>Established a framework in which the Commission would authorize SCS in bands where one or more terrestrial licensees</w:t>
      </w:r>
      <w:r>
        <w:t xml:space="preserve"> </w:t>
      </w:r>
      <w:r w:rsidRPr="008C7C66">
        <w:t>lease access to the terrestrial spectrum rights to a satellite operator</w:t>
      </w:r>
      <w:r>
        <w:t>.</w:t>
      </w:r>
    </w:p>
    <w:p w14:paraId="3EF8B8C4" w14:textId="3EACC13C" w:rsidR="008C7C66" w:rsidRDefault="008C7C66" w:rsidP="008C7C66">
      <w:pPr>
        <w:pStyle w:val="B1"/>
      </w:pPr>
      <w:r>
        <w:t>-</w:t>
      </w:r>
      <w:r>
        <w:tab/>
      </w:r>
      <w:r w:rsidRPr="008C7C66">
        <w:t>Required modified or new equipment authorizations for terrestrial devices and granted a limited waiver of certain equipment authorization rules.</w:t>
      </w:r>
    </w:p>
    <w:p w14:paraId="01564379" w14:textId="651542BB" w:rsidR="008C7C66" w:rsidRDefault="008C7C66" w:rsidP="008C7C66">
      <w:pPr>
        <w:pStyle w:val="B1"/>
      </w:pPr>
      <w:r>
        <w:t>-</w:t>
      </w:r>
      <w:r>
        <w:tab/>
      </w:r>
      <w:r w:rsidRPr="008C7C66">
        <w:t>Imposed technical rules and other recommendations to mitigate potential harmful interference to existing services, including radio astronomy</w:t>
      </w:r>
      <w:r>
        <w:t>.</w:t>
      </w:r>
    </w:p>
    <w:p w14:paraId="5C95E3DE" w14:textId="576CD4F7" w:rsidR="008C7C66" w:rsidRDefault="008C7C66" w:rsidP="008C7C66">
      <w:pPr>
        <w:pStyle w:val="B1"/>
      </w:pPr>
      <w:r>
        <w:lastRenderedPageBreak/>
        <w:t>-</w:t>
      </w:r>
      <w:r>
        <w:tab/>
      </w:r>
      <w:r w:rsidRPr="008C7C66">
        <w:t>Clarified international coordination obligations, including outlining steps to ensure that SCS operations will be consistent with relevant ITU Radio Regulations</w:t>
      </w:r>
    </w:p>
    <w:p w14:paraId="57202F4D" w14:textId="77777777" w:rsidR="008C7C66" w:rsidRDefault="008C7C66" w:rsidP="008C7C66">
      <w:pPr>
        <w:rPr>
          <w:iCs/>
        </w:rPr>
      </w:pPr>
    </w:p>
    <w:p w14:paraId="2A194A31" w14:textId="2FB7A7A8" w:rsidR="008C7C66" w:rsidRDefault="008C7C66" w:rsidP="008C7C66">
      <w:pPr>
        <w:rPr>
          <w:iCs/>
        </w:rPr>
      </w:pPr>
      <w:r>
        <w:rPr>
          <w:iCs/>
        </w:rPr>
        <w:t>On the list of spectrum blocks for the SCS operation, the FCC a</w:t>
      </w:r>
      <w:r w:rsidRPr="00AA01CC">
        <w:rPr>
          <w:iCs/>
        </w:rPr>
        <w:t>dded a secondary MSS allocation in the following bands allocated to terrestrial services, along with a new non-federal footnote NG33A</w:t>
      </w:r>
      <w:r>
        <w:rPr>
          <w:iCs/>
        </w:rPr>
        <w:t xml:space="preserve"> </w:t>
      </w:r>
      <w:r w:rsidRPr="00AA01CC">
        <w:rPr>
          <w:iCs/>
        </w:rPr>
        <w:t>indicat</w:t>
      </w:r>
      <w:r>
        <w:rPr>
          <w:iCs/>
        </w:rPr>
        <w:t>ing</w:t>
      </w:r>
      <w:r w:rsidRPr="00AA01CC">
        <w:rPr>
          <w:iCs/>
        </w:rPr>
        <w:t xml:space="preserve"> that MSS operations in the bands are subject to the Commissions SCS rules</w:t>
      </w:r>
      <w:r>
        <w:rPr>
          <w:iCs/>
        </w:rPr>
        <w:t>:</w:t>
      </w:r>
    </w:p>
    <w:p w14:paraId="27400FAC" w14:textId="77777777" w:rsidR="008C7C66" w:rsidRDefault="008C7C66" w:rsidP="008C7C66">
      <w:pPr>
        <w:pStyle w:val="B1"/>
      </w:pPr>
      <w:r>
        <w:t>-</w:t>
      </w:r>
      <w:r>
        <w:tab/>
      </w:r>
      <w:r w:rsidRPr="00AA01CC">
        <w:t>600 MHz: 614-652 MHz and 663-698 MHz;</w:t>
      </w:r>
    </w:p>
    <w:p w14:paraId="5FA5F31A" w14:textId="77777777" w:rsidR="008C7C66" w:rsidRDefault="008C7C66" w:rsidP="008C7C66">
      <w:pPr>
        <w:pStyle w:val="B1"/>
      </w:pPr>
      <w:r>
        <w:t>-</w:t>
      </w:r>
      <w:r>
        <w:tab/>
      </w:r>
      <w:r w:rsidRPr="00AA01CC">
        <w:t>700 MHz: 698-769 MHz, 775 MHz-799 MHz, and 805-806 MHz</w:t>
      </w:r>
      <w:r>
        <w:t>;</w:t>
      </w:r>
    </w:p>
    <w:p w14:paraId="7C6C206E" w14:textId="77777777" w:rsidR="008C7C66" w:rsidRDefault="008C7C66" w:rsidP="008C7C66">
      <w:pPr>
        <w:pStyle w:val="B1"/>
      </w:pPr>
      <w:r>
        <w:t>-</w:t>
      </w:r>
      <w:r>
        <w:tab/>
      </w:r>
      <w:r w:rsidRPr="00AA01CC">
        <w:t>800 MHz: 824-849 MHz and 869-894 MHz;</w:t>
      </w:r>
    </w:p>
    <w:p w14:paraId="5B25230E" w14:textId="77777777" w:rsidR="008C7C66" w:rsidRDefault="008C7C66" w:rsidP="008C7C66">
      <w:pPr>
        <w:pStyle w:val="B1"/>
      </w:pPr>
      <w:r>
        <w:t>-</w:t>
      </w:r>
      <w:r>
        <w:tab/>
      </w:r>
      <w:r w:rsidRPr="00AA01CC">
        <w:t>Broadband PCS: 1850-1915 MHz and 1930-1995 MHz;</w:t>
      </w:r>
    </w:p>
    <w:p w14:paraId="3ABEBD1B" w14:textId="77777777" w:rsidR="008C7C66" w:rsidRPr="00AA01CC" w:rsidRDefault="008C7C66" w:rsidP="008C7C66">
      <w:pPr>
        <w:pStyle w:val="B1"/>
      </w:pPr>
      <w:r>
        <w:t>-</w:t>
      </w:r>
      <w:r>
        <w:tab/>
      </w:r>
      <w:r w:rsidRPr="00AA01CC">
        <w:t>AWS-H Block: 1915-1920 MHz and 1995-2000 MHz</w:t>
      </w:r>
      <w:r>
        <w:t>.</w:t>
      </w:r>
    </w:p>
    <w:p w14:paraId="2D6995B9" w14:textId="77777777" w:rsidR="00593F97" w:rsidRDefault="00593F97" w:rsidP="00593F97"/>
    <w:p w14:paraId="0DD3F0D5" w14:textId="31AAB833" w:rsidR="00593F97" w:rsidRDefault="00593F97" w:rsidP="00593F97">
      <w:pPr>
        <w:pStyle w:val="Heading2"/>
      </w:pPr>
      <w:r>
        <w:t>2.</w:t>
      </w:r>
      <w:r w:rsidR="00067036">
        <w:t>2</w:t>
      </w:r>
      <w:r>
        <w:tab/>
      </w:r>
      <w:r w:rsidR="00067036">
        <w:t xml:space="preserve">Action points for 3GPP and </w:t>
      </w:r>
      <w:r w:rsidR="00C87E37">
        <w:t>potential</w:t>
      </w:r>
      <w:r>
        <w:t xml:space="preserve"> objectives</w:t>
      </w:r>
      <w:r w:rsidR="00C87E37">
        <w:t xml:space="preserve"> for studies</w:t>
      </w:r>
    </w:p>
    <w:p w14:paraId="433865D6" w14:textId="33E5EF6C" w:rsidR="00593F97" w:rsidRDefault="007E1FE6" w:rsidP="00593F97">
      <w:r>
        <w:t xml:space="preserve">While FCC established a framework for supplemental coverage from space and </w:t>
      </w:r>
      <w:r w:rsidR="00BF5C0D">
        <w:t xml:space="preserve">designated </w:t>
      </w:r>
      <w:r>
        <w:t xml:space="preserve">a set </w:t>
      </w:r>
      <w:r w:rsidR="00BF5C0D">
        <w:t xml:space="preserve">of </w:t>
      </w:r>
      <w:r>
        <w:t xml:space="preserve">spectrum blocks, </w:t>
      </w:r>
      <w:r w:rsidR="00F5521B">
        <w:t>in which</w:t>
      </w:r>
      <w:r>
        <w:t xml:space="preserve"> this operation </w:t>
      </w:r>
      <w:r w:rsidR="00BF5C0D">
        <w:t xml:space="preserve">would </w:t>
      </w:r>
      <w:r>
        <w:t>be possible, there is no specific band plan</w:t>
      </w:r>
      <w:r w:rsidR="008E76B8">
        <w:t xml:space="preserve">. In fact, </w:t>
      </w:r>
      <w:r w:rsidR="00BF5C0D">
        <w:t xml:space="preserve">in line with technology neutrality principle, </w:t>
      </w:r>
      <w:r w:rsidR="008E76B8">
        <w:t>even the duplexing mode is not mentioned leaving it up to other bodies and organisations to find the best possible way on how this spectrum can be utilised. Thus, p</w:t>
      </w:r>
      <w:r w:rsidR="008C0B4A">
        <w:t>otential objectives for this work can be formulated as presented below</w:t>
      </w:r>
      <w:r w:rsidR="00404C32">
        <w:t>:</w:t>
      </w:r>
    </w:p>
    <w:p w14:paraId="685BDFD3" w14:textId="16F60AAE" w:rsidR="00067036" w:rsidRDefault="00067036" w:rsidP="00067036">
      <w:pPr>
        <w:pStyle w:val="B1"/>
      </w:pPr>
      <w:r>
        <w:t>-</w:t>
      </w:r>
      <w:r>
        <w:tab/>
        <w:t xml:space="preserve">Analyse frequency blocks </w:t>
      </w:r>
      <w:r w:rsidR="00BF5C0D">
        <w:t xml:space="preserve">designated </w:t>
      </w:r>
      <w:r>
        <w:t xml:space="preserve">by </w:t>
      </w:r>
      <w:r w:rsidR="00BF5C0D">
        <w:t xml:space="preserve">the </w:t>
      </w:r>
      <w:r>
        <w:t>FCC for satellite-based communication.</w:t>
      </w:r>
    </w:p>
    <w:p w14:paraId="27A68A7B" w14:textId="5CCC32A0" w:rsidR="00067036" w:rsidRDefault="00067036" w:rsidP="00067036">
      <w:pPr>
        <w:pStyle w:val="B1"/>
      </w:pPr>
      <w:r>
        <w:t>-</w:t>
      </w:r>
      <w:r>
        <w:tab/>
        <w:t xml:space="preserve">Analyse existing terrestrial 3GPP LTE and NR bands in the frequency range of spectrum blocks </w:t>
      </w:r>
      <w:r w:rsidR="00BF5C0D">
        <w:t xml:space="preserve">designated </w:t>
      </w:r>
      <w:r>
        <w:t xml:space="preserve">by </w:t>
      </w:r>
      <w:r w:rsidR="00BF5C0D">
        <w:t xml:space="preserve">the </w:t>
      </w:r>
      <w:r>
        <w:t>FCC for satellite-based communication.</w:t>
      </w:r>
    </w:p>
    <w:p w14:paraId="3B1B4895" w14:textId="20BF0529" w:rsidR="00067036" w:rsidRPr="00340A24" w:rsidRDefault="00067036" w:rsidP="00067036">
      <w:pPr>
        <w:pStyle w:val="B1"/>
      </w:pPr>
      <w:r>
        <w:t>-</w:t>
      </w:r>
      <w:r>
        <w:tab/>
        <w:t>Devise the potential 3GPP band plan for satellite-based communication in the given spectrum blocks.</w:t>
      </w:r>
    </w:p>
    <w:p w14:paraId="748ECAA5" w14:textId="77777777" w:rsidR="00DE4793" w:rsidRPr="00A6171D" w:rsidRDefault="00DE4793" w:rsidP="00E82213"/>
    <w:p w14:paraId="7F8D79A9" w14:textId="7C0A16C4" w:rsidR="00067036" w:rsidRDefault="00067036" w:rsidP="00067036">
      <w:pPr>
        <w:pStyle w:val="Heading1"/>
      </w:pPr>
      <w:r>
        <w:t>3</w:t>
      </w:r>
      <w:r>
        <w:tab/>
        <w:t>Conclusions</w:t>
      </w:r>
    </w:p>
    <w:p w14:paraId="3BF20E7E" w14:textId="0328F14E" w:rsidR="00251291" w:rsidRDefault="00F5521B" w:rsidP="00251291">
      <w:pPr>
        <w:pStyle w:val="B2"/>
        <w:ind w:left="0" w:firstLine="0"/>
      </w:pPr>
      <w:r>
        <w:t>In this discussion paper we have presented a</w:t>
      </w:r>
      <w:r w:rsidR="005902E6">
        <w:t xml:space="preserve">n </w:t>
      </w:r>
      <w:r>
        <w:t xml:space="preserve">overview of the FCC final </w:t>
      </w:r>
      <w:r w:rsidR="00AB0615">
        <w:t>R</w:t>
      </w:r>
      <w:r>
        <w:t xml:space="preserve">eport and </w:t>
      </w:r>
      <w:r w:rsidR="00AB0615">
        <w:t>O</w:t>
      </w:r>
      <w:r>
        <w:t>rder</w:t>
      </w:r>
      <w:r w:rsidR="00AB0615">
        <w:t xml:space="preserve"> (R&amp;O)</w:t>
      </w:r>
      <w:r>
        <w:t xml:space="preserve"> on </w:t>
      </w:r>
      <w:r w:rsidR="00AB0615">
        <w:t>S</w:t>
      </w:r>
      <w:r>
        <w:t xml:space="preserve">upplemental </w:t>
      </w:r>
      <w:r w:rsidR="00AB0615">
        <w:t>C</w:t>
      </w:r>
      <w:r>
        <w:t xml:space="preserve">overage from </w:t>
      </w:r>
      <w:r w:rsidR="00AB0615">
        <w:t>S</w:t>
      </w:r>
      <w:r>
        <w:t>pace</w:t>
      </w:r>
      <w:r w:rsidR="00AB0615">
        <w:t xml:space="preserve"> (SCS)</w:t>
      </w:r>
      <w:r>
        <w:t xml:space="preserve">, which </w:t>
      </w:r>
      <w:r w:rsidRPr="00F5521B">
        <w:t>enable</w:t>
      </w:r>
      <w:r>
        <w:t>s</w:t>
      </w:r>
      <w:r w:rsidRPr="00F5521B">
        <w:t xml:space="preserve"> expanded satellite-based coverage to a terrestrial licensee’s subscribers</w:t>
      </w:r>
      <w:r>
        <w:t xml:space="preserve">. FCC has also </w:t>
      </w:r>
      <w:r w:rsidR="00AB0615">
        <w:t xml:space="preserve">designated </w:t>
      </w:r>
      <w:r>
        <w:t xml:space="preserve">a set of spectrum blocks, in which SCS operation will be possible. However, since there is no specific band plan, i.e. there are no details on which duplexing mode should be used and/or which frequency blocks should be grouped in case of paired spectrum, we ask 3GPP to initiate a new study item to study the potential band plan for </w:t>
      </w:r>
      <w:r w:rsidRPr="00F5521B">
        <w:t>satellite communication in terrestrial bands</w:t>
      </w:r>
      <w:r>
        <w:t xml:space="preserve">. The corresponding draft SID can be found in </w:t>
      </w:r>
      <w:r w:rsidR="005E188C">
        <w:fldChar w:fldCharType="begin"/>
      </w:r>
      <w:r w:rsidR="005E188C">
        <w:instrText xml:space="preserve"> REF _Ref168948877 \r \h </w:instrText>
      </w:r>
      <w:r w:rsidR="005E188C">
        <w:fldChar w:fldCharType="separate"/>
      </w:r>
      <w:r w:rsidR="005E188C">
        <w:t>[3]</w:t>
      </w:r>
      <w:r w:rsidR="005E188C">
        <w:fldChar w:fldCharType="end"/>
      </w:r>
      <w:r w:rsidR="005E188C">
        <w:t>.</w:t>
      </w:r>
      <w:r>
        <w:t xml:space="preserve"> </w:t>
      </w:r>
    </w:p>
    <w:p w14:paraId="4F390ADE" w14:textId="3497BB1D" w:rsidR="00B02170" w:rsidRPr="006168D2" w:rsidRDefault="005E188C" w:rsidP="00251291">
      <w:pPr>
        <w:pStyle w:val="Proposal"/>
      </w:pPr>
      <w:r>
        <w:t>Proposal:</w:t>
      </w:r>
      <w:r>
        <w:tab/>
        <w:t xml:space="preserve">Instantiate a new study item to study </w:t>
      </w:r>
      <w:r w:rsidRPr="005E188C">
        <w:t>band plan for satellite communication in terrestrial bands</w:t>
      </w:r>
      <w:r w:rsidR="00251291">
        <w:t>.</w:t>
      </w:r>
      <w:r w:rsidR="00B02170">
        <w:t xml:space="preserve"> </w:t>
      </w:r>
    </w:p>
    <w:bookmarkEnd w:id="0"/>
    <w:p w14:paraId="446075F6" w14:textId="7BE68F69" w:rsidR="001A4A9A" w:rsidRPr="00D20165" w:rsidRDefault="00067036" w:rsidP="001A4A9A">
      <w:pPr>
        <w:pStyle w:val="Heading1"/>
      </w:pPr>
      <w:r>
        <w:t>4</w:t>
      </w:r>
      <w:r w:rsidR="001A4A9A" w:rsidRPr="00D20165">
        <w:tab/>
        <w:t>References</w:t>
      </w:r>
      <w:r w:rsidR="00251291">
        <w:t>.</w:t>
      </w:r>
    </w:p>
    <w:p w14:paraId="0A778A39" w14:textId="7E85D8EA" w:rsidR="005E188C" w:rsidRDefault="005E188C" w:rsidP="009C1173">
      <w:pPr>
        <w:pStyle w:val="EX"/>
      </w:pPr>
      <w:bookmarkStart w:id="1" w:name="_Ref168948852"/>
      <w:r>
        <w:t>FCC, "</w:t>
      </w:r>
      <w:r w:rsidRPr="005E188C">
        <w:t>Single Network Future: Supplemental Coverage From Space; Space Innovation</w:t>
      </w:r>
      <w:r>
        <w:t xml:space="preserve">", </w:t>
      </w:r>
      <w:r w:rsidRPr="005E188C">
        <w:t>Notice of Proposed Rulemaking</w:t>
      </w:r>
      <w:r>
        <w:t xml:space="preserve">, </w:t>
      </w:r>
      <w:r w:rsidRPr="005E188C">
        <w:t>IB Docket No. 22-271</w:t>
      </w:r>
      <w:r>
        <w:t>, March 2023</w:t>
      </w:r>
      <w:bookmarkEnd w:id="1"/>
    </w:p>
    <w:p w14:paraId="69684A93" w14:textId="0DCA7FB5" w:rsidR="005E188C" w:rsidRDefault="005E188C" w:rsidP="009C1173">
      <w:pPr>
        <w:pStyle w:val="EX"/>
      </w:pPr>
      <w:bookmarkStart w:id="2" w:name="_Ref168948865"/>
      <w:r>
        <w:t>FCC, "</w:t>
      </w:r>
      <w:r w:rsidRPr="005E188C">
        <w:t xml:space="preserve">Single Network Future: Supplemental Coverage from Space </w:t>
      </w:r>
      <w:r>
        <w:t xml:space="preserve">", </w:t>
      </w:r>
      <w:r w:rsidRPr="005E188C">
        <w:t>REPORT AND ORDER AND FURTHER NOTICE OF PROPOSED RULEMAKING</w:t>
      </w:r>
      <w:r>
        <w:t>,</w:t>
      </w:r>
      <w:r w:rsidRPr="005E188C">
        <w:t xml:space="preserve"> IB Docket No. 22-27</w:t>
      </w:r>
      <w:r>
        <w:t xml:space="preserve">1, March 2024, URL: </w:t>
      </w:r>
      <w:hyperlink r:id="rId9" w:history="1">
        <w:r w:rsidRPr="00883D0A">
          <w:rPr>
            <w:rStyle w:val="Hyperlink"/>
          </w:rPr>
          <w:t>https://docs.fcc.gov/public/attachments/FCC-24-28A1.pdf</w:t>
        </w:r>
      </w:hyperlink>
      <w:bookmarkEnd w:id="2"/>
    </w:p>
    <w:p w14:paraId="76F2A0D3" w14:textId="5CE1A7CB" w:rsidR="005E188C" w:rsidRDefault="005E188C" w:rsidP="00B02170">
      <w:pPr>
        <w:pStyle w:val="EX"/>
      </w:pPr>
      <w:bookmarkStart w:id="3" w:name="_Ref168948877"/>
      <w:r w:rsidRPr="00F5521B">
        <w:t>RP-241501</w:t>
      </w:r>
      <w:r>
        <w:t>, "</w:t>
      </w:r>
      <w:r w:rsidRPr="00F5521B">
        <w:t>New SID on band plan for satellite communication in terrestrial bands</w:t>
      </w:r>
      <w:r>
        <w:t>", Apple Inc.</w:t>
      </w:r>
      <w:bookmarkEnd w:id="3"/>
    </w:p>
    <w:p w14:paraId="16CE70C9" w14:textId="06C89724" w:rsidR="0057389F" w:rsidRDefault="0057389F" w:rsidP="00B02170">
      <w:pPr>
        <w:pStyle w:val="EX"/>
        <w:numPr>
          <w:ilvl w:val="0"/>
          <w:numId w:val="0"/>
        </w:numPr>
      </w:pPr>
    </w:p>
    <w:sectPr w:rsidR="0057389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A72E5D" w14:textId="77777777" w:rsidR="00BF6486" w:rsidRDefault="00BF6486">
      <w:r>
        <w:separator/>
      </w:r>
    </w:p>
  </w:endnote>
  <w:endnote w:type="continuationSeparator" w:id="0">
    <w:p w14:paraId="70EC3A6F" w14:textId="77777777" w:rsidR="00BF6486" w:rsidRDefault="00BF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4FB71A" w14:textId="77777777" w:rsidR="00BF6486" w:rsidRDefault="00BF6486">
      <w:r>
        <w:separator/>
      </w:r>
    </w:p>
  </w:footnote>
  <w:footnote w:type="continuationSeparator" w:id="0">
    <w:p w14:paraId="4F667B1A" w14:textId="77777777" w:rsidR="00BF6486" w:rsidRDefault="00BF6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170BF"/>
    <w:rsid w:val="0002022A"/>
    <w:rsid w:val="00020FA8"/>
    <w:rsid w:val="000255A7"/>
    <w:rsid w:val="00025CDD"/>
    <w:rsid w:val="00033397"/>
    <w:rsid w:val="00040095"/>
    <w:rsid w:val="00043CEE"/>
    <w:rsid w:val="00045505"/>
    <w:rsid w:val="00051834"/>
    <w:rsid w:val="00052248"/>
    <w:rsid w:val="00054A22"/>
    <w:rsid w:val="00054AC7"/>
    <w:rsid w:val="00055B36"/>
    <w:rsid w:val="000614B3"/>
    <w:rsid w:val="00061E44"/>
    <w:rsid w:val="00062023"/>
    <w:rsid w:val="000655A6"/>
    <w:rsid w:val="00067036"/>
    <w:rsid w:val="000759ED"/>
    <w:rsid w:val="00077219"/>
    <w:rsid w:val="00080512"/>
    <w:rsid w:val="000837B8"/>
    <w:rsid w:val="00085860"/>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DA1"/>
    <w:rsid w:val="000C5F64"/>
    <w:rsid w:val="000C7B5A"/>
    <w:rsid w:val="000D08CF"/>
    <w:rsid w:val="000D0F44"/>
    <w:rsid w:val="000D503E"/>
    <w:rsid w:val="000D58AB"/>
    <w:rsid w:val="000D7664"/>
    <w:rsid w:val="000D7FB6"/>
    <w:rsid w:val="000E021F"/>
    <w:rsid w:val="000E0FDF"/>
    <w:rsid w:val="000E35CB"/>
    <w:rsid w:val="000E5006"/>
    <w:rsid w:val="000E7E18"/>
    <w:rsid w:val="000E7E28"/>
    <w:rsid w:val="000F06B2"/>
    <w:rsid w:val="000F3A73"/>
    <w:rsid w:val="000F6B44"/>
    <w:rsid w:val="000F6DE5"/>
    <w:rsid w:val="000F7EA1"/>
    <w:rsid w:val="00104BC6"/>
    <w:rsid w:val="001070C5"/>
    <w:rsid w:val="00107896"/>
    <w:rsid w:val="001133AB"/>
    <w:rsid w:val="00114F66"/>
    <w:rsid w:val="001152D7"/>
    <w:rsid w:val="0012087C"/>
    <w:rsid w:val="00122B1F"/>
    <w:rsid w:val="00124FD7"/>
    <w:rsid w:val="0012647B"/>
    <w:rsid w:val="00133525"/>
    <w:rsid w:val="00136FA6"/>
    <w:rsid w:val="001420AD"/>
    <w:rsid w:val="00146EA0"/>
    <w:rsid w:val="00147634"/>
    <w:rsid w:val="00152B26"/>
    <w:rsid w:val="001560B6"/>
    <w:rsid w:val="00156660"/>
    <w:rsid w:val="001579A6"/>
    <w:rsid w:val="00157FC7"/>
    <w:rsid w:val="00160F7D"/>
    <w:rsid w:val="00167289"/>
    <w:rsid w:val="00175489"/>
    <w:rsid w:val="00175496"/>
    <w:rsid w:val="001823BF"/>
    <w:rsid w:val="00190EC0"/>
    <w:rsid w:val="00195DFD"/>
    <w:rsid w:val="00196EAF"/>
    <w:rsid w:val="0019748B"/>
    <w:rsid w:val="001A1590"/>
    <w:rsid w:val="001A29F8"/>
    <w:rsid w:val="001A4A9A"/>
    <w:rsid w:val="001A4C42"/>
    <w:rsid w:val="001B5160"/>
    <w:rsid w:val="001B712A"/>
    <w:rsid w:val="001C1EC7"/>
    <w:rsid w:val="001C21C3"/>
    <w:rsid w:val="001C2419"/>
    <w:rsid w:val="001D02C2"/>
    <w:rsid w:val="001D7AB9"/>
    <w:rsid w:val="001E53C6"/>
    <w:rsid w:val="001E5972"/>
    <w:rsid w:val="001E7EB8"/>
    <w:rsid w:val="001F09CF"/>
    <w:rsid w:val="001F0C1D"/>
    <w:rsid w:val="001F1132"/>
    <w:rsid w:val="001F168B"/>
    <w:rsid w:val="001F3B0C"/>
    <w:rsid w:val="001F61DB"/>
    <w:rsid w:val="001F6FEF"/>
    <w:rsid w:val="00202707"/>
    <w:rsid w:val="00203C41"/>
    <w:rsid w:val="00206D85"/>
    <w:rsid w:val="00207D30"/>
    <w:rsid w:val="0021231E"/>
    <w:rsid w:val="002135A3"/>
    <w:rsid w:val="0021586B"/>
    <w:rsid w:val="00220485"/>
    <w:rsid w:val="00222905"/>
    <w:rsid w:val="00223880"/>
    <w:rsid w:val="00227ABB"/>
    <w:rsid w:val="002315A5"/>
    <w:rsid w:val="00233CDA"/>
    <w:rsid w:val="002347A2"/>
    <w:rsid w:val="00240197"/>
    <w:rsid w:val="00243B9F"/>
    <w:rsid w:val="002450D8"/>
    <w:rsid w:val="00247926"/>
    <w:rsid w:val="00251291"/>
    <w:rsid w:val="002513AD"/>
    <w:rsid w:val="00253BAB"/>
    <w:rsid w:val="002675F0"/>
    <w:rsid w:val="00267B06"/>
    <w:rsid w:val="00273AFE"/>
    <w:rsid w:val="00276EE4"/>
    <w:rsid w:val="0028380D"/>
    <w:rsid w:val="002954D8"/>
    <w:rsid w:val="002956C3"/>
    <w:rsid w:val="00295D6A"/>
    <w:rsid w:val="00295F6D"/>
    <w:rsid w:val="002A0F1F"/>
    <w:rsid w:val="002A6DD9"/>
    <w:rsid w:val="002B168B"/>
    <w:rsid w:val="002B42CA"/>
    <w:rsid w:val="002B4C3E"/>
    <w:rsid w:val="002B6339"/>
    <w:rsid w:val="002C1767"/>
    <w:rsid w:val="002C3DCF"/>
    <w:rsid w:val="002D12F5"/>
    <w:rsid w:val="002D366C"/>
    <w:rsid w:val="002E00EE"/>
    <w:rsid w:val="002E492A"/>
    <w:rsid w:val="002E59AC"/>
    <w:rsid w:val="002E6E67"/>
    <w:rsid w:val="002E7463"/>
    <w:rsid w:val="002F057E"/>
    <w:rsid w:val="002F2CF6"/>
    <w:rsid w:val="002F32C6"/>
    <w:rsid w:val="002F5F31"/>
    <w:rsid w:val="002F6CBC"/>
    <w:rsid w:val="002F7399"/>
    <w:rsid w:val="003036B6"/>
    <w:rsid w:val="00304FE5"/>
    <w:rsid w:val="00305217"/>
    <w:rsid w:val="00306BD4"/>
    <w:rsid w:val="0031034F"/>
    <w:rsid w:val="0031063C"/>
    <w:rsid w:val="00312AA9"/>
    <w:rsid w:val="00313552"/>
    <w:rsid w:val="00313A20"/>
    <w:rsid w:val="003169F9"/>
    <w:rsid w:val="003172DC"/>
    <w:rsid w:val="00321796"/>
    <w:rsid w:val="00322FC7"/>
    <w:rsid w:val="00325ED4"/>
    <w:rsid w:val="003320B5"/>
    <w:rsid w:val="0033276C"/>
    <w:rsid w:val="00335668"/>
    <w:rsid w:val="00336AC2"/>
    <w:rsid w:val="00337836"/>
    <w:rsid w:val="003448CA"/>
    <w:rsid w:val="003505A8"/>
    <w:rsid w:val="0035075D"/>
    <w:rsid w:val="0035462D"/>
    <w:rsid w:val="00356834"/>
    <w:rsid w:val="00360686"/>
    <w:rsid w:val="003631EB"/>
    <w:rsid w:val="00366A6D"/>
    <w:rsid w:val="003701AC"/>
    <w:rsid w:val="0037441D"/>
    <w:rsid w:val="003753AF"/>
    <w:rsid w:val="003765B8"/>
    <w:rsid w:val="0038066E"/>
    <w:rsid w:val="00381990"/>
    <w:rsid w:val="00390C9B"/>
    <w:rsid w:val="00394D23"/>
    <w:rsid w:val="00396185"/>
    <w:rsid w:val="003A0483"/>
    <w:rsid w:val="003A0D7C"/>
    <w:rsid w:val="003B2B5F"/>
    <w:rsid w:val="003C0E31"/>
    <w:rsid w:val="003C3971"/>
    <w:rsid w:val="003C564B"/>
    <w:rsid w:val="003D2F32"/>
    <w:rsid w:val="003D36FA"/>
    <w:rsid w:val="003E56CF"/>
    <w:rsid w:val="003E61E5"/>
    <w:rsid w:val="003E7753"/>
    <w:rsid w:val="003F1D6E"/>
    <w:rsid w:val="003F27D4"/>
    <w:rsid w:val="003F36E6"/>
    <w:rsid w:val="003F3BFB"/>
    <w:rsid w:val="003F7B4D"/>
    <w:rsid w:val="003F7F27"/>
    <w:rsid w:val="00401B29"/>
    <w:rsid w:val="00404C32"/>
    <w:rsid w:val="00413124"/>
    <w:rsid w:val="00420C77"/>
    <w:rsid w:val="00423334"/>
    <w:rsid w:val="004236CF"/>
    <w:rsid w:val="00423901"/>
    <w:rsid w:val="004267DF"/>
    <w:rsid w:val="004345EC"/>
    <w:rsid w:val="004459D8"/>
    <w:rsid w:val="0045539B"/>
    <w:rsid w:val="0047076D"/>
    <w:rsid w:val="004720AB"/>
    <w:rsid w:val="00473A1A"/>
    <w:rsid w:val="00477138"/>
    <w:rsid w:val="004826A9"/>
    <w:rsid w:val="00482CA3"/>
    <w:rsid w:val="004875FD"/>
    <w:rsid w:val="004920F0"/>
    <w:rsid w:val="004A6B0A"/>
    <w:rsid w:val="004B2602"/>
    <w:rsid w:val="004B4AEA"/>
    <w:rsid w:val="004B5103"/>
    <w:rsid w:val="004B709D"/>
    <w:rsid w:val="004C1601"/>
    <w:rsid w:val="004C3223"/>
    <w:rsid w:val="004C658D"/>
    <w:rsid w:val="004C6E0D"/>
    <w:rsid w:val="004D034A"/>
    <w:rsid w:val="004D3578"/>
    <w:rsid w:val="004D40A9"/>
    <w:rsid w:val="004E213A"/>
    <w:rsid w:val="004E2E28"/>
    <w:rsid w:val="004E5A37"/>
    <w:rsid w:val="004E6A20"/>
    <w:rsid w:val="004F0988"/>
    <w:rsid w:val="004F3340"/>
    <w:rsid w:val="004F3E3D"/>
    <w:rsid w:val="004F42AF"/>
    <w:rsid w:val="004F52F2"/>
    <w:rsid w:val="004F75AB"/>
    <w:rsid w:val="004F7AE1"/>
    <w:rsid w:val="00501E62"/>
    <w:rsid w:val="005020AC"/>
    <w:rsid w:val="00503615"/>
    <w:rsid w:val="00504189"/>
    <w:rsid w:val="0050720F"/>
    <w:rsid w:val="00511ABB"/>
    <w:rsid w:val="00513289"/>
    <w:rsid w:val="005142DF"/>
    <w:rsid w:val="00521C56"/>
    <w:rsid w:val="00526AA8"/>
    <w:rsid w:val="00526C53"/>
    <w:rsid w:val="00526CFF"/>
    <w:rsid w:val="00527FCC"/>
    <w:rsid w:val="0053388B"/>
    <w:rsid w:val="00534718"/>
    <w:rsid w:val="0053575D"/>
    <w:rsid w:val="00535773"/>
    <w:rsid w:val="00537AB4"/>
    <w:rsid w:val="00543C44"/>
    <w:rsid w:val="00543E6C"/>
    <w:rsid w:val="00551FC5"/>
    <w:rsid w:val="00557A65"/>
    <w:rsid w:val="00557AC6"/>
    <w:rsid w:val="005610F6"/>
    <w:rsid w:val="005613A4"/>
    <w:rsid w:val="005622EE"/>
    <w:rsid w:val="00565087"/>
    <w:rsid w:val="00566ED3"/>
    <w:rsid w:val="00570DD5"/>
    <w:rsid w:val="005721BB"/>
    <w:rsid w:val="00572E14"/>
    <w:rsid w:val="0057389F"/>
    <w:rsid w:val="005771A9"/>
    <w:rsid w:val="00580798"/>
    <w:rsid w:val="00585697"/>
    <w:rsid w:val="005856CE"/>
    <w:rsid w:val="00586775"/>
    <w:rsid w:val="005901EC"/>
    <w:rsid w:val="005902E6"/>
    <w:rsid w:val="00593DA4"/>
    <w:rsid w:val="00593F97"/>
    <w:rsid w:val="00596066"/>
    <w:rsid w:val="005973BE"/>
    <w:rsid w:val="005A2A38"/>
    <w:rsid w:val="005A2A65"/>
    <w:rsid w:val="005A3F5C"/>
    <w:rsid w:val="005A5986"/>
    <w:rsid w:val="005B0196"/>
    <w:rsid w:val="005B3482"/>
    <w:rsid w:val="005B65A9"/>
    <w:rsid w:val="005D2E01"/>
    <w:rsid w:val="005D7526"/>
    <w:rsid w:val="005E188C"/>
    <w:rsid w:val="005E2535"/>
    <w:rsid w:val="005E69AE"/>
    <w:rsid w:val="005F4043"/>
    <w:rsid w:val="00600D5B"/>
    <w:rsid w:val="00602AEA"/>
    <w:rsid w:val="00607664"/>
    <w:rsid w:val="00607E3C"/>
    <w:rsid w:val="00610A37"/>
    <w:rsid w:val="00614FDF"/>
    <w:rsid w:val="006168D2"/>
    <w:rsid w:val="006174E1"/>
    <w:rsid w:val="006246A7"/>
    <w:rsid w:val="0062595A"/>
    <w:rsid w:val="00632227"/>
    <w:rsid w:val="006337F2"/>
    <w:rsid w:val="00634730"/>
    <w:rsid w:val="0063543D"/>
    <w:rsid w:val="0063630D"/>
    <w:rsid w:val="00647114"/>
    <w:rsid w:val="00651308"/>
    <w:rsid w:val="00654D3E"/>
    <w:rsid w:val="00662404"/>
    <w:rsid w:val="006675E6"/>
    <w:rsid w:val="006704EC"/>
    <w:rsid w:val="006750D2"/>
    <w:rsid w:val="006777E8"/>
    <w:rsid w:val="00677EA2"/>
    <w:rsid w:val="006818C6"/>
    <w:rsid w:val="0068207C"/>
    <w:rsid w:val="0068362C"/>
    <w:rsid w:val="0068533C"/>
    <w:rsid w:val="00686C3D"/>
    <w:rsid w:val="0069226A"/>
    <w:rsid w:val="00692420"/>
    <w:rsid w:val="00692AC7"/>
    <w:rsid w:val="00694E46"/>
    <w:rsid w:val="00695EB1"/>
    <w:rsid w:val="006A13A8"/>
    <w:rsid w:val="006A29FD"/>
    <w:rsid w:val="006A323F"/>
    <w:rsid w:val="006A532E"/>
    <w:rsid w:val="006A7E02"/>
    <w:rsid w:val="006B0669"/>
    <w:rsid w:val="006B30D0"/>
    <w:rsid w:val="006B6473"/>
    <w:rsid w:val="006B7CA8"/>
    <w:rsid w:val="006C0661"/>
    <w:rsid w:val="006C3D95"/>
    <w:rsid w:val="006C43B4"/>
    <w:rsid w:val="006C4C0D"/>
    <w:rsid w:val="006C4C72"/>
    <w:rsid w:val="006C708C"/>
    <w:rsid w:val="006D43A6"/>
    <w:rsid w:val="006D489B"/>
    <w:rsid w:val="006D4C74"/>
    <w:rsid w:val="006D713E"/>
    <w:rsid w:val="006E0786"/>
    <w:rsid w:val="006E5C86"/>
    <w:rsid w:val="0070310A"/>
    <w:rsid w:val="007037D0"/>
    <w:rsid w:val="00713C44"/>
    <w:rsid w:val="00715490"/>
    <w:rsid w:val="00716FAD"/>
    <w:rsid w:val="00721F55"/>
    <w:rsid w:val="00722839"/>
    <w:rsid w:val="00723949"/>
    <w:rsid w:val="0072458F"/>
    <w:rsid w:val="0072589B"/>
    <w:rsid w:val="007316B1"/>
    <w:rsid w:val="00732E98"/>
    <w:rsid w:val="007345D3"/>
    <w:rsid w:val="00734A5B"/>
    <w:rsid w:val="007368AE"/>
    <w:rsid w:val="00737DB9"/>
    <w:rsid w:val="0074026F"/>
    <w:rsid w:val="007429F6"/>
    <w:rsid w:val="00744C8E"/>
    <w:rsid w:val="00744E76"/>
    <w:rsid w:val="00752198"/>
    <w:rsid w:val="0075242E"/>
    <w:rsid w:val="00753881"/>
    <w:rsid w:val="00757095"/>
    <w:rsid w:val="00760317"/>
    <w:rsid w:val="00765D86"/>
    <w:rsid w:val="007713D4"/>
    <w:rsid w:val="00774DA4"/>
    <w:rsid w:val="00774F1E"/>
    <w:rsid w:val="00781A53"/>
    <w:rsid w:val="00781D07"/>
    <w:rsid w:val="00781F0F"/>
    <w:rsid w:val="00782965"/>
    <w:rsid w:val="0078318F"/>
    <w:rsid w:val="00786B9D"/>
    <w:rsid w:val="00792BC0"/>
    <w:rsid w:val="007A0324"/>
    <w:rsid w:val="007A10C0"/>
    <w:rsid w:val="007A4A7F"/>
    <w:rsid w:val="007A5AAB"/>
    <w:rsid w:val="007A634D"/>
    <w:rsid w:val="007B0461"/>
    <w:rsid w:val="007B600E"/>
    <w:rsid w:val="007C0A28"/>
    <w:rsid w:val="007C1DB3"/>
    <w:rsid w:val="007C24D1"/>
    <w:rsid w:val="007C2EB4"/>
    <w:rsid w:val="007C3B1A"/>
    <w:rsid w:val="007C3E62"/>
    <w:rsid w:val="007C413C"/>
    <w:rsid w:val="007C42E3"/>
    <w:rsid w:val="007D45C5"/>
    <w:rsid w:val="007D4B9F"/>
    <w:rsid w:val="007D6D85"/>
    <w:rsid w:val="007E1FE6"/>
    <w:rsid w:val="007E405D"/>
    <w:rsid w:val="007F0F4A"/>
    <w:rsid w:val="007F2274"/>
    <w:rsid w:val="007F23A8"/>
    <w:rsid w:val="007F6B8C"/>
    <w:rsid w:val="007F745E"/>
    <w:rsid w:val="008007D9"/>
    <w:rsid w:val="008028A4"/>
    <w:rsid w:val="00802901"/>
    <w:rsid w:val="0080674F"/>
    <w:rsid w:val="00806FDA"/>
    <w:rsid w:val="00820B25"/>
    <w:rsid w:val="008223AE"/>
    <w:rsid w:val="0082761D"/>
    <w:rsid w:val="00830747"/>
    <w:rsid w:val="0083282E"/>
    <w:rsid w:val="008334C0"/>
    <w:rsid w:val="0083621F"/>
    <w:rsid w:val="00840F50"/>
    <w:rsid w:val="00843D2B"/>
    <w:rsid w:val="00850B60"/>
    <w:rsid w:val="008605CF"/>
    <w:rsid w:val="00865DDB"/>
    <w:rsid w:val="008768CA"/>
    <w:rsid w:val="008851FB"/>
    <w:rsid w:val="008929F3"/>
    <w:rsid w:val="008940D4"/>
    <w:rsid w:val="008A087E"/>
    <w:rsid w:val="008A311D"/>
    <w:rsid w:val="008A3903"/>
    <w:rsid w:val="008B0466"/>
    <w:rsid w:val="008B4D9E"/>
    <w:rsid w:val="008C0B4A"/>
    <w:rsid w:val="008C35F9"/>
    <w:rsid w:val="008C384C"/>
    <w:rsid w:val="008C7C66"/>
    <w:rsid w:val="008D158F"/>
    <w:rsid w:val="008D5675"/>
    <w:rsid w:val="008D75E9"/>
    <w:rsid w:val="008E1FF8"/>
    <w:rsid w:val="008E41BD"/>
    <w:rsid w:val="008E588D"/>
    <w:rsid w:val="008E76B8"/>
    <w:rsid w:val="008E7986"/>
    <w:rsid w:val="008F0727"/>
    <w:rsid w:val="008F5168"/>
    <w:rsid w:val="008F59B7"/>
    <w:rsid w:val="008F6131"/>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6846"/>
    <w:rsid w:val="0094205B"/>
    <w:rsid w:val="00942EC2"/>
    <w:rsid w:val="00943CED"/>
    <w:rsid w:val="009536FA"/>
    <w:rsid w:val="009557AC"/>
    <w:rsid w:val="0096068D"/>
    <w:rsid w:val="00962E01"/>
    <w:rsid w:val="00962ED2"/>
    <w:rsid w:val="00963494"/>
    <w:rsid w:val="00970A07"/>
    <w:rsid w:val="00970DA4"/>
    <w:rsid w:val="00972D6A"/>
    <w:rsid w:val="00973F6E"/>
    <w:rsid w:val="009826B3"/>
    <w:rsid w:val="009873C7"/>
    <w:rsid w:val="00995497"/>
    <w:rsid w:val="00995EA2"/>
    <w:rsid w:val="00996113"/>
    <w:rsid w:val="00997281"/>
    <w:rsid w:val="009A2BFA"/>
    <w:rsid w:val="009A6D5E"/>
    <w:rsid w:val="009A6DA8"/>
    <w:rsid w:val="009B5DCE"/>
    <w:rsid w:val="009B6825"/>
    <w:rsid w:val="009C4185"/>
    <w:rsid w:val="009C6B1C"/>
    <w:rsid w:val="009D0A44"/>
    <w:rsid w:val="009D2A34"/>
    <w:rsid w:val="009E3248"/>
    <w:rsid w:val="009E55FD"/>
    <w:rsid w:val="009E68A7"/>
    <w:rsid w:val="009E6E52"/>
    <w:rsid w:val="009F1642"/>
    <w:rsid w:val="009F37B7"/>
    <w:rsid w:val="009F5E43"/>
    <w:rsid w:val="009F6F20"/>
    <w:rsid w:val="00A017A5"/>
    <w:rsid w:val="00A026E5"/>
    <w:rsid w:val="00A1046F"/>
    <w:rsid w:val="00A10F02"/>
    <w:rsid w:val="00A11010"/>
    <w:rsid w:val="00A1575E"/>
    <w:rsid w:val="00A15927"/>
    <w:rsid w:val="00A164B4"/>
    <w:rsid w:val="00A16F12"/>
    <w:rsid w:val="00A178D5"/>
    <w:rsid w:val="00A2361B"/>
    <w:rsid w:val="00A26956"/>
    <w:rsid w:val="00A3047C"/>
    <w:rsid w:val="00A32AF0"/>
    <w:rsid w:val="00A336AC"/>
    <w:rsid w:val="00A42C78"/>
    <w:rsid w:val="00A52C69"/>
    <w:rsid w:val="00A53724"/>
    <w:rsid w:val="00A54A42"/>
    <w:rsid w:val="00A55310"/>
    <w:rsid w:val="00A6171D"/>
    <w:rsid w:val="00A62A0A"/>
    <w:rsid w:val="00A64F0B"/>
    <w:rsid w:val="00A70D9A"/>
    <w:rsid w:val="00A71F34"/>
    <w:rsid w:val="00A73129"/>
    <w:rsid w:val="00A75A83"/>
    <w:rsid w:val="00A7650B"/>
    <w:rsid w:val="00A82346"/>
    <w:rsid w:val="00A84FB0"/>
    <w:rsid w:val="00A91741"/>
    <w:rsid w:val="00A92BA1"/>
    <w:rsid w:val="00A92C9A"/>
    <w:rsid w:val="00A930ED"/>
    <w:rsid w:val="00A95142"/>
    <w:rsid w:val="00A96AA9"/>
    <w:rsid w:val="00A97CC6"/>
    <w:rsid w:val="00AA1168"/>
    <w:rsid w:val="00AA1B6B"/>
    <w:rsid w:val="00AB03E7"/>
    <w:rsid w:val="00AB0615"/>
    <w:rsid w:val="00AB236B"/>
    <w:rsid w:val="00AB3A4B"/>
    <w:rsid w:val="00AB60EC"/>
    <w:rsid w:val="00AB6BDA"/>
    <w:rsid w:val="00AC062B"/>
    <w:rsid w:val="00AC6BC6"/>
    <w:rsid w:val="00AD081C"/>
    <w:rsid w:val="00AD3F96"/>
    <w:rsid w:val="00AE19D1"/>
    <w:rsid w:val="00AE27BF"/>
    <w:rsid w:val="00AE3797"/>
    <w:rsid w:val="00AF18DD"/>
    <w:rsid w:val="00AF409A"/>
    <w:rsid w:val="00AF46B1"/>
    <w:rsid w:val="00AF59C3"/>
    <w:rsid w:val="00B00444"/>
    <w:rsid w:val="00B00F0D"/>
    <w:rsid w:val="00B02170"/>
    <w:rsid w:val="00B03B5E"/>
    <w:rsid w:val="00B064E5"/>
    <w:rsid w:val="00B10CB9"/>
    <w:rsid w:val="00B15449"/>
    <w:rsid w:val="00B15D9A"/>
    <w:rsid w:val="00B16FC7"/>
    <w:rsid w:val="00B17447"/>
    <w:rsid w:val="00B23C75"/>
    <w:rsid w:val="00B36419"/>
    <w:rsid w:val="00B417E6"/>
    <w:rsid w:val="00B43386"/>
    <w:rsid w:val="00B4513C"/>
    <w:rsid w:val="00B46B4B"/>
    <w:rsid w:val="00B474C6"/>
    <w:rsid w:val="00B51976"/>
    <w:rsid w:val="00B52D24"/>
    <w:rsid w:val="00B53CFC"/>
    <w:rsid w:val="00B55820"/>
    <w:rsid w:val="00B61020"/>
    <w:rsid w:val="00B614BE"/>
    <w:rsid w:val="00B71A25"/>
    <w:rsid w:val="00B71A6E"/>
    <w:rsid w:val="00B72D7A"/>
    <w:rsid w:val="00B81A14"/>
    <w:rsid w:val="00B90A04"/>
    <w:rsid w:val="00B90B81"/>
    <w:rsid w:val="00B920AD"/>
    <w:rsid w:val="00B92610"/>
    <w:rsid w:val="00B93086"/>
    <w:rsid w:val="00BA13F1"/>
    <w:rsid w:val="00BA19ED"/>
    <w:rsid w:val="00BA300B"/>
    <w:rsid w:val="00BA4499"/>
    <w:rsid w:val="00BA4B8D"/>
    <w:rsid w:val="00BA79B9"/>
    <w:rsid w:val="00BB17DC"/>
    <w:rsid w:val="00BB2F30"/>
    <w:rsid w:val="00BB38C0"/>
    <w:rsid w:val="00BB58B7"/>
    <w:rsid w:val="00BB6457"/>
    <w:rsid w:val="00BC0F7D"/>
    <w:rsid w:val="00BC2F5A"/>
    <w:rsid w:val="00BD4108"/>
    <w:rsid w:val="00BD5671"/>
    <w:rsid w:val="00BD71ED"/>
    <w:rsid w:val="00BE01C4"/>
    <w:rsid w:val="00BE2F2F"/>
    <w:rsid w:val="00BE3255"/>
    <w:rsid w:val="00BE448B"/>
    <w:rsid w:val="00BF128E"/>
    <w:rsid w:val="00BF4565"/>
    <w:rsid w:val="00BF5887"/>
    <w:rsid w:val="00BF5C0D"/>
    <w:rsid w:val="00BF6486"/>
    <w:rsid w:val="00BF6859"/>
    <w:rsid w:val="00BF73CB"/>
    <w:rsid w:val="00BF7DD0"/>
    <w:rsid w:val="00C03D00"/>
    <w:rsid w:val="00C04447"/>
    <w:rsid w:val="00C04AB4"/>
    <w:rsid w:val="00C04DBF"/>
    <w:rsid w:val="00C06E73"/>
    <w:rsid w:val="00C070EC"/>
    <w:rsid w:val="00C1496A"/>
    <w:rsid w:val="00C2684C"/>
    <w:rsid w:val="00C3012D"/>
    <w:rsid w:val="00C33079"/>
    <w:rsid w:val="00C3749B"/>
    <w:rsid w:val="00C42E5E"/>
    <w:rsid w:val="00C45231"/>
    <w:rsid w:val="00C50543"/>
    <w:rsid w:val="00C50674"/>
    <w:rsid w:val="00C539B3"/>
    <w:rsid w:val="00C652F7"/>
    <w:rsid w:val="00C660AB"/>
    <w:rsid w:val="00C72833"/>
    <w:rsid w:val="00C731FC"/>
    <w:rsid w:val="00C74791"/>
    <w:rsid w:val="00C76D42"/>
    <w:rsid w:val="00C771F2"/>
    <w:rsid w:val="00C80F1D"/>
    <w:rsid w:val="00C82B04"/>
    <w:rsid w:val="00C87E37"/>
    <w:rsid w:val="00C93F40"/>
    <w:rsid w:val="00C962DE"/>
    <w:rsid w:val="00C9666E"/>
    <w:rsid w:val="00CA3D0C"/>
    <w:rsid w:val="00CA5F06"/>
    <w:rsid w:val="00CB0F39"/>
    <w:rsid w:val="00CB1B8A"/>
    <w:rsid w:val="00CB2103"/>
    <w:rsid w:val="00CB7FEA"/>
    <w:rsid w:val="00CC2205"/>
    <w:rsid w:val="00CC4603"/>
    <w:rsid w:val="00CD19CA"/>
    <w:rsid w:val="00CD4588"/>
    <w:rsid w:val="00CD4C1B"/>
    <w:rsid w:val="00CE2FAD"/>
    <w:rsid w:val="00CE6B42"/>
    <w:rsid w:val="00CF20E3"/>
    <w:rsid w:val="00CF3390"/>
    <w:rsid w:val="00CF59B9"/>
    <w:rsid w:val="00CF6DC7"/>
    <w:rsid w:val="00CF7363"/>
    <w:rsid w:val="00D024F4"/>
    <w:rsid w:val="00D02DB5"/>
    <w:rsid w:val="00D11A8D"/>
    <w:rsid w:val="00D13BD1"/>
    <w:rsid w:val="00D1577A"/>
    <w:rsid w:val="00D17B45"/>
    <w:rsid w:val="00D20165"/>
    <w:rsid w:val="00D23FFF"/>
    <w:rsid w:val="00D309CC"/>
    <w:rsid w:val="00D343FF"/>
    <w:rsid w:val="00D36D0F"/>
    <w:rsid w:val="00D376ED"/>
    <w:rsid w:val="00D433B6"/>
    <w:rsid w:val="00D4341D"/>
    <w:rsid w:val="00D45AB0"/>
    <w:rsid w:val="00D45EE8"/>
    <w:rsid w:val="00D46431"/>
    <w:rsid w:val="00D46F1F"/>
    <w:rsid w:val="00D47864"/>
    <w:rsid w:val="00D53524"/>
    <w:rsid w:val="00D53F92"/>
    <w:rsid w:val="00D5534C"/>
    <w:rsid w:val="00D554AC"/>
    <w:rsid w:val="00D56A52"/>
    <w:rsid w:val="00D57972"/>
    <w:rsid w:val="00D579F1"/>
    <w:rsid w:val="00D675A9"/>
    <w:rsid w:val="00D738D6"/>
    <w:rsid w:val="00D741FE"/>
    <w:rsid w:val="00D755EB"/>
    <w:rsid w:val="00D87BDA"/>
    <w:rsid w:val="00D87E00"/>
    <w:rsid w:val="00D9134D"/>
    <w:rsid w:val="00D914EE"/>
    <w:rsid w:val="00D9475E"/>
    <w:rsid w:val="00D97914"/>
    <w:rsid w:val="00DA2D8C"/>
    <w:rsid w:val="00DA72FC"/>
    <w:rsid w:val="00DA7A03"/>
    <w:rsid w:val="00DB1818"/>
    <w:rsid w:val="00DC0855"/>
    <w:rsid w:val="00DC309B"/>
    <w:rsid w:val="00DC4DA2"/>
    <w:rsid w:val="00DC4F54"/>
    <w:rsid w:val="00DD1E60"/>
    <w:rsid w:val="00DD31F9"/>
    <w:rsid w:val="00DD4C17"/>
    <w:rsid w:val="00DD768E"/>
    <w:rsid w:val="00DD7DBA"/>
    <w:rsid w:val="00DE0988"/>
    <w:rsid w:val="00DE2A26"/>
    <w:rsid w:val="00DE3CDD"/>
    <w:rsid w:val="00DE4793"/>
    <w:rsid w:val="00DF2B1F"/>
    <w:rsid w:val="00DF2F1F"/>
    <w:rsid w:val="00DF4B8F"/>
    <w:rsid w:val="00DF592F"/>
    <w:rsid w:val="00DF6189"/>
    <w:rsid w:val="00DF62CD"/>
    <w:rsid w:val="00E00FED"/>
    <w:rsid w:val="00E03542"/>
    <w:rsid w:val="00E05F92"/>
    <w:rsid w:val="00E06433"/>
    <w:rsid w:val="00E133F6"/>
    <w:rsid w:val="00E14152"/>
    <w:rsid w:val="00E16509"/>
    <w:rsid w:val="00E174D8"/>
    <w:rsid w:val="00E22308"/>
    <w:rsid w:val="00E25269"/>
    <w:rsid w:val="00E255F5"/>
    <w:rsid w:val="00E2616F"/>
    <w:rsid w:val="00E309BF"/>
    <w:rsid w:val="00E3104A"/>
    <w:rsid w:val="00E3176F"/>
    <w:rsid w:val="00E3192D"/>
    <w:rsid w:val="00E3300C"/>
    <w:rsid w:val="00E341B3"/>
    <w:rsid w:val="00E3450E"/>
    <w:rsid w:val="00E369B1"/>
    <w:rsid w:val="00E4295C"/>
    <w:rsid w:val="00E44582"/>
    <w:rsid w:val="00E454E4"/>
    <w:rsid w:val="00E4751A"/>
    <w:rsid w:val="00E50039"/>
    <w:rsid w:val="00E52814"/>
    <w:rsid w:val="00E54DB8"/>
    <w:rsid w:val="00E64FAA"/>
    <w:rsid w:val="00E65E13"/>
    <w:rsid w:val="00E66A0A"/>
    <w:rsid w:val="00E72324"/>
    <w:rsid w:val="00E72ABE"/>
    <w:rsid w:val="00E76A34"/>
    <w:rsid w:val="00E77645"/>
    <w:rsid w:val="00E82213"/>
    <w:rsid w:val="00E82E89"/>
    <w:rsid w:val="00E87FEF"/>
    <w:rsid w:val="00E90DAA"/>
    <w:rsid w:val="00E9717C"/>
    <w:rsid w:val="00EA0C19"/>
    <w:rsid w:val="00EA4756"/>
    <w:rsid w:val="00EA7CBD"/>
    <w:rsid w:val="00EB2999"/>
    <w:rsid w:val="00EB3710"/>
    <w:rsid w:val="00EB5B83"/>
    <w:rsid w:val="00EB6386"/>
    <w:rsid w:val="00EC1A01"/>
    <w:rsid w:val="00EC4A25"/>
    <w:rsid w:val="00ED59DD"/>
    <w:rsid w:val="00ED77BD"/>
    <w:rsid w:val="00EE3D6E"/>
    <w:rsid w:val="00EE5618"/>
    <w:rsid w:val="00EE5AA7"/>
    <w:rsid w:val="00EE6588"/>
    <w:rsid w:val="00EE670D"/>
    <w:rsid w:val="00EF0EB0"/>
    <w:rsid w:val="00EF1E68"/>
    <w:rsid w:val="00EF4C60"/>
    <w:rsid w:val="00EF62B8"/>
    <w:rsid w:val="00EF6E07"/>
    <w:rsid w:val="00F00E65"/>
    <w:rsid w:val="00F025A2"/>
    <w:rsid w:val="00F04712"/>
    <w:rsid w:val="00F04A6F"/>
    <w:rsid w:val="00F04CE1"/>
    <w:rsid w:val="00F06D17"/>
    <w:rsid w:val="00F0730C"/>
    <w:rsid w:val="00F10E48"/>
    <w:rsid w:val="00F1670E"/>
    <w:rsid w:val="00F169DB"/>
    <w:rsid w:val="00F209F3"/>
    <w:rsid w:val="00F20E92"/>
    <w:rsid w:val="00F21311"/>
    <w:rsid w:val="00F22EC7"/>
    <w:rsid w:val="00F25C01"/>
    <w:rsid w:val="00F2605D"/>
    <w:rsid w:val="00F325C8"/>
    <w:rsid w:val="00F33B5F"/>
    <w:rsid w:val="00F3466B"/>
    <w:rsid w:val="00F36261"/>
    <w:rsid w:val="00F406EA"/>
    <w:rsid w:val="00F46663"/>
    <w:rsid w:val="00F474CD"/>
    <w:rsid w:val="00F5250F"/>
    <w:rsid w:val="00F5521B"/>
    <w:rsid w:val="00F55388"/>
    <w:rsid w:val="00F555CF"/>
    <w:rsid w:val="00F60426"/>
    <w:rsid w:val="00F6213A"/>
    <w:rsid w:val="00F6241E"/>
    <w:rsid w:val="00F62449"/>
    <w:rsid w:val="00F62AEB"/>
    <w:rsid w:val="00F653B8"/>
    <w:rsid w:val="00F67EF5"/>
    <w:rsid w:val="00F70647"/>
    <w:rsid w:val="00F721C7"/>
    <w:rsid w:val="00F729E9"/>
    <w:rsid w:val="00F80897"/>
    <w:rsid w:val="00F84751"/>
    <w:rsid w:val="00F860DB"/>
    <w:rsid w:val="00F9029E"/>
    <w:rsid w:val="00F911E2"/>
    <w:rsid w:val="00F96730"/>
    <w:rsid w:val="00F97B58"/>
    <w:rsid w:val="00FA0712"/>
    <w:rsid w:val="00FA0D4A"/>
    <w:rsid w:val="00FA1266"/>
    <w:rsid w:val="00FA2236"/>
    <w:rsid w:val="00FA38D3"/>
    <w:rsid w:val="00FA5C0A"/>
    <w:rsid w:val="00FA7FEF"/>
    <w:rsid w:val="00FB0B78"/>
    <w:rsid w:val="00FB1B70"/>
    <w:rsid w:val="00FB31CA"/>
    <w:rsid w:val="00FB4508"/>
    <w:rsid w:val="00FB49CF"/>
    <w:rsid w:val="00FB5E7E"/>
    <w:rsid w:val="00FC1192"/>
    <w:rsid w:val="00FC4484"/>
    <w:rsid w:val="00FC50E1"/>
    <w:rsid w:val="00FD5D83"/>
    <w:rsid w:val="00FD6139"/>
    <w:rsid w:val="00FD7BE7"/>
    <w:rsid w:val="00FE44D7"/>
    <w:rsid w:val="00FE706A"/>
    <w:rsid w:val="00FE7528"/>
    <w:rsid w:val="00FE7E90"/>
    <w:rsid w:val="00FF1941"/>
    <w:rsid w:val="00FF3962"/>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docs.fcc.gov/public/attachments/FCC-24-28A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3</Pages>
  <Words>933</Words>
  <Characters>5320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4</cp:revision>
  <cp:lastPrinted>2019-02-25T13:05:00Z</cp:lastPrinted>
  <dcterms:created xsi:type="dcterms:W3CDTF">2024-08-07T15:26:00Z</dcterms:created>
  <dcterms:modified xsi:type="dcterms:W3CDTF">2024-08-07T15:28:00Z</dcterms:modified>
  <cp:category/>
</cp:coreProperties>
</file>